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845" w:rsidRDefault="00E02845" w:rsidP="001A799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Приложение 3</w:t>
      </w:r>
    </w:p>
    <w:p w:rsidR="00E02845" w:rsidRDefault="00E02845" w:rsidP="001A7997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E02845" w:rsidRDefault="00E02845" w:rsidP="001A7997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E02845" w:rsidRDefault="00E02845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E02845" w:rsidRDefault="00E0284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МБОУ Жемчужненская детская музыкальная школа </w:t>
      </w:r>
    </w:p>
    <w:p w:rsidR="00E02845" w:rsidRDefault="00E0284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02845" w:rsidRDefault="00E02845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02845" w:rsidRDefault="00E02845">
      <w:r w:rsidRPr="00665EA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73.5pt;height:408pt;visibility:visible">
            <v:imagedata r:id="rId4" o:title=""/>
          </v:shape>
        </w:pict>
      </w:r>
    </w:p>
    <w:sectPr w:rsidR="00E02845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1A7997"/>
    <w:rsid w:val="005121DE"/>
    <w:rsid w:val="005B55E1"/>
    <w:rsid w:val="005E6AAB"/>
    <w:rsid w:val="00665EA9"/>
    <w:rsid w:val="006C1FCF"/>
    <w:rsid w:val="00A0083E"/>
    <w:rsid w:val="00B463D6"/>
    <w:rsid w:val="00DF7615"/>
    <w:rsid w:val="00E0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105</Words>
  <Characters>601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5</cp:revision>
  <cp:lastPrinted>2013-05-29T01:05:00Z</cp:lastPrinted>
  <dcterms:created xsi:type="dcterms:W3CDTF">2013-05-24T07:28:00Z</dcterms:created>
  <dcterms:modified xsi:type="dcterms:W3CDTF">2013-05-29T01:05:00Z</dcterms:modified>
</cp:coreProperties>
</file>